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88DCBD4" w14:textId="4B96E673" w:rsidR="00BF3856" w:rsidRPr="002A1841" w:rsidRDefault="008E20EE" w:rsidP="0073167A">
      <w:pPr>
        <w:spacing w:after="0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6381BB4A" wp14:editId="4E026897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3268980" cy="800100"/>
                <wp:effectExtent l="0" t="0" r="26670" b="19050"/>
                <wp:wrapTight wrapText="bothSides">
                  <wp:wrapPolygon edited="0">
                    <wp:start x="0" y="0"/>
                    <wp:lineTo x="0" y="21600"/>
                    <wp:lineTo x="21650" y="21600"/>
                    <wp:lineTo x="21650" y="0"/>
                    <wp:lineTo x="0" y="0"/>
                  </wp:wrapPolygon>
                </wp:wrapTight>
                <wp:docPr id="4" name="Obdélník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68980" cy="8001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EC71A44" id="Obdélník 4" o:spid="_x0000_s1026" style="position:absolute;margin-left:206.2pt;margin-top:0;width:257.4pt;height:63pt;z-index:-25165516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" filled="f" strokecolor="black [3213]" strokeweight="1pt">
                <w10:wrap type="tight" anchorx="margin"/>
              </v:rect>
            </w:pict>
          </mc:Fallback>
        </mc:AlternateContent>
      </w:r>
      <w:r w:rsidR="00BF3856" w:rsidRPr="002A1841">
        <w:rPr>
          <w:rFonts w:cs="Arial"/>
          <w:sz w:val="22"/>
          <w:szCs w:val="22"/>
        </w:rPr>
        <w:t>Česká obec sokolská</w:t>
      </w:r>
    </w:p>
    <w:p w14:paraId="72D170BC" w14:textId="77777777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Vzdělavatelský odbor</w:t>
      </w:r>
    </w:p>
    <w:p w14:paraId="67DECBB7" w14:textId="77777777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Tyršův dům – Újezd 450/40</w:t>
      </w:r>
    </w:p>
    <w:p w14:paraId="693A0937" w14:textId="77777777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 xml:space="preserve">118 </w:t>
      </w:r>
      <w:proofErr w:type="gramStart"/>
      <w:r w:rsidRPr="002A1841">
        <w:rPr>
          <w:rFonts w:cs="Arial"/>
          <w:sz w:val="22"/>
          <w:szCs w:val="22"/>
        </w:rPr>
        <w:t>01  PRAHA</w:t>
      </w:r>
      <w:proofErr w:type="gramEnd"/>
      <w:r w:rsidRPr="002A1841">
        <w:rPr>
          <w:rFonts w:cs="Arial"/>
          <w:sz w:val="22"/>
          <w:szCs w:val="22"/>
        </w:rPr>
        <w:t xml:space="preserve">  1 – Malá Strana</w:t>
      </w:r>
    </w:p>
    <w:p w14:paraId="728065BC" w14:textId="3D83A69E" w:rsidR="00BF3856" w:rsidRPr="002A1841" w:rsidRDefault="00710E00" w:rsidP="0073167A">
      <w:pPr>
        <w:spacing w:after="0"/>
        <w:rPr>
          <w:rFonts w:cs="Arial"/>
          <w:b/>
          <w:i/>
          <w:sz w:val="22"/>
          <w:szCs w:val="22"/>
          <w:u w:val="single"/>
        </w:rPr>
      </w:pPr>
      <w:r w:rsidRPr="008E20EE">
        <w:rPr>
          <w:rFonts w:cs="Arial"/>
          <w:b/>
          <w:noProof/>
          <w:sz w:val="22"/>
          <w:szCs w:val="24"/>
          <w:u w:val="single"/>
        </w:rPr>
        <mc:AlternateContent>
          <mc:Choice Requires="wps">
            <w:drawing>
              <wp:anchor distT="45720" distB="45720" distL="114300" distR="114300" simplePos="0" relativeHeight="251658239" behindDoc="0" locked="0" layoutInCell="1" allowOverlap="1" wp14:anchorId="24281BC8" wp14:editId="2318C2F8">
                <wp:simplePos x="0" y="0"/>
                <wp:positionH relativeFrom="column">
                  <wp:posOffset>2372360</wp:posOffset>
                </wp:positionH>
                <wp:positionV relativeFrom="paragraph">
                  <wp:posOffset>73025</wp:posOffset>
                </wp:positionV>
                <wp:extent cx="2232660" cy="266700"/>
                <wp:effectExtent l="0" t="0" r="15240" b="19050"/>
                <wp:wrapSquare wrapText="bothSides"/>
                <wp:docPr id="21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2660" cy="266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DF5CCB" w14:textId="5D1EEF54" w:rsidR="008E20EE" w:rsidRPr="008E20EE" w:rsidRDefault="008E20EE">
                            <w:pPr>
                              <w:rPr>
                                <w:i/>
                                <w:sz w:val="18"/>
                                <w:szCs w:val="18"/>
                              </w:rPr>
                            </w:pPr>
                            <w:r w:rsidRPr="008E20EE">
                              <w:rPr>
                                <w:i/>
                                <w:sz w:val="18"/>
                                <w:szCs w:val="18"/>
                              </w:rPr>
                              <w:t>podací razítko ČOS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4281BC8" id="_x0000_t202" coordsize="21600,21600" o:spt="202" path="m,l,21600r21600,l21600,xe">
                <v:stroke joinstyle="miter"/>
                <v:path gradientshapeok="t" o:connecttype="rect"/>
              </v:shapetype>
              <v:shape id="Textové pole 2" o:spid="_x0000_s1026" type="#_x0000_t202" style="position:absolute;margin-left:186.8pt;margin-top:5.75pt;width:175.8pt;height:21pt;z-index:25165823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" fillcolor="white [3212]" strokecolor="white [3212]">
                <v:textbox>
                  <w:txbxContent>
                    <w:p w14:paraId="6FDF5CCB" w14:textId="5D1EEF54" w:rsidR="008E20EE" w:rsidRPr="008E20EE" w:rsidRDefault="008E20EE">
                      <w:pPr>
                        <w:rPr>
                          <w:i/>
                          <w:sz w:val="18"/>
                          <w:szCs w:val="18"/>
                        </w:rPr>
                      </w:pPr>
                      <w:r w:rsidRPr="008E20EE">
                        <w:rPr>
                          <w:i/>
                          <w:sz w:val="18"/>
                          <w:szCs w:val="18"/>
                        </w:rPr>
                        <w:t>podací razítko ČOS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579E128" w14:textId="2398F1DE" w:rsidR="00BF3856" w:rsidRDefault="00BF3856" w:rsidP="0073167A">
      <w:pPr>
        <w:spacing w:after="0"/>
        <w:rPr>
          <w:rFonts w:cs="Arial"/>
          <w:b/>
          <w:sz w:val="22"/>
          <w:szCs w:val="24"/>
          <w:u w:val="single"/>
        </w:rPr>
      </w:pPr>
    </w:p>
    <w:p w14:paraId="2544FE81" w14:textId="4BC4CF17" w:rsidR="00BF3856" w:rsidRDefault="00BF3856" w:rsidP="0073167A">
      <w:pPr>
        <w:spacing w:after="0"/>
        <w:rPr>
          <w:rFonts w:cs="Arial"/>
          <w:b/>
          <w:sz w:val="22"/>
          <w:szCs w:val="24"/>
          <w:u w:val="single"/>
        </w:rPr>
      </w:pPr>
    </w:p>
    <w:p w14:paraId="58DB4375" w14:textId="77777777" w:rsidR="008E20EE" w:rsidRDefault="008E20EE" w:rsidP="0073167A">
      <w:pPr>
        <w:spacing w:after="0"/>
        <w:jc w:val="center"/>
        <w:rPr>
          <w:rFonts w:cs="Arial"/>
          <w:b/>
          <w:sz w:val="22"/>
          <w:szCs w:val="24"/>
          <w:u w:val="single"/>
        </w:rPr>
      </w:pPr>
    </w:p>
    <w:p w14:paraId="42CBC692" w14:textId="6EB7C208" w:rsidR="00BF3856" w:rsidRPr="00BD4175" w:rsidRDefault="00BF3856" w:rsidP="008E20EE">
      <w:pPr>
        <w:spacing w:after="0"/>
        <w:jc w:val="center"/>
        <w:rPr>
          <w:rFonts w:cs="Arial"/>
          <w:b/>
          <w:sz w:val="22"/>
          <w:szCs w:val="24"/>
          <w:u w:val="single"/>
        </w:rPr>
      </w:pPr>
      <w:r w:rsidRPr="00BD4175">
        <w:rPr>
          <w:rFonts w:cs="Arial"/>
          <w:b/>
          <w:sz w:val="22"/>
          <w:szCs w:val="24"/>
          <w:u w:val="single"/>
        </w:rPr>
        <w:t>Ž Á D O S T</w:t>
      </w:r>
    </w:p>
    <w:p w14:paraId="1E8DB0D3" w14:textId="77777777" w:rsidR="00BF3856" w:rsidRPr="00BD4175" w:rsidRDefault="00BF3856" w:rsidP="0073167A">
      <w:pPr>
        <w:spacing w:after="0"/>
        <w:jc w:val="center"/>
        <w:rPr>
          <w:rFonts w:cs="Arial"/>
          <w:b/>
          <w:sz w:val="22"/>
          <w:szCs w:val="24"/>
          <w:u w:val="single"/>
        </w:rPr>
      </w:pPr>
      <w:bookmarkStart w:id="0" w:name="_GoBack"/>
      <w:bookmarkEnd w:id="0"/>
    </w:p>
    <w:p w14:paraId="3CC543B4" w14:textId="77777777" w:rsidR="00BF3856" w:rsidRPr="00BD4175" w:rsidRDefault="00BF3856" w:rsidP="0073167A">
      <w:pPr>
        <w:spacing w:after="0"/>
        <w:jc w:val="center"/>
        <w:rPr>
          <w:rFonts w:cs="Arial"/>
          <w:b/>
          <w:sz w:val="22"/>
          <w:szCs w:val="24"/>
          <w:u w:val="single"/>
        </w:rPr>
      </w:pPr>
      <w:r w:rsidRPr="00BD4175">
        <w:rPr>
          <w:rFonts w:cs="Arial"/>
          <w:b/>
          <w:sz w:val="22"/>
          <w:szCs w:val="24"/>
          <w:u w:val="single"/>
        </w:rPr>
        <w:t>O UDĚLENÍ PAMĚTNÍ STUHY ČOS</w:t>
      </w:r>
    </w:p>
    <w:p w14:paraId="76C31AF1" w14:textId="77777777" w:rsidR="00BF3856" w:rsidRPr="002A1841" w:rsidRDefault="00BF3856" w:rsidP="0073167A">
      <w:pPr>
        <w:spacing w:after="0"/>
        <w:rPr>
          <w:rFonts w:cs="Arial"/>
          <w:b/>
          <w:i/>
          <w:sz w:val="22"/>
          <w:szCs w:val="22"/>
          <w:u w:val="single"/>
        </w:rPr>
      </w:pPr>
    </w:p>
    <w:p w14:paraId="24747F67" w14:textId="77777777" w:rsidR="001F67DA" w:rsidRDefault="001F67DA" w:rsidP="0073167A">
      <w:pPr>
        <w:tabs>
          <w:tab w:val="left" w:leader="dot" w:pos="5670"/>
          <w:tab w:val="left" w:pos="8505"/>
        </w:tabs>
        <w:spacing w:after="0"/>
        <w:rPr>
          <w:rFonts w:cs="Arial"/>
          <w:b/>
          <w:sz w:val="22"/>
          <w:szCs w:val="22"/>
        </w:rPr>
      </w:pPr>
    </w:p>
    <w:p w14:paraId="35ED857D" w14:textId="692AA7CE" w:rsidR="00BF3856" w:rsidRPr="002A1841" w:rsidRDefault="00BF3856" w:rsidP="0073167A">
      <w:pPr>
        <w:tabs>
          <w:tab w:val="left" w:leader="dot" w:pos="5670"/>
          <w:tab w:val="lef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b/>
          <w:sz w:val="22"/>
          <w:szCs w:val="22"/>
        </w:rPr>
        <w:t xml:space="preserve">T. J. Sokol / </w:t>
      </w:r>
      <w:proofErr w:type="gramStart"/>
      <w:r w:rsidRPr="002A1841">
        <w:rPr>
          <w:rFonts w:cs="Arial"/>
          <w:b/>
          <w:sz w:val="22"/>
          <w:szCs w:val="22"/>
        </w:rPr>
        <w:t>župa</w:t>
      </w:r>
      <w:r>
        <w:rPr>
          <w:rFonts w:cs="Arial"/>
          <w:b/>
          <w:sz w:val="22"/>
          <w:szCs w:val="22"/>
        </w:rPr>
        <w:t>:</w:t>
      </w:r>
      <w:r>
        <w:rPr>
          <w:rFonts w:cs="Arial"/>
          <w:sz w:val="22"/>
          <w:szCs w:val="22"/>
        </w:rPr>
        <w:t>…</w:t>
      </w:r>
      <w:proofErr w:type="gramEnd"/>
      <w:r>
        <w:rPr>
          <w:rFonts w:cs="Arial"/>
          <w:sz w:val="22"/>
          <w:szCs w:val="22"/>
        </w:rPr>
        <w:t>…………………………………………</w:t>
      </w:r>
      <w:r w:rsidR="0073167A">
        <w:rPr>
          <w:rFonts w:cs="Arial"/>
          <w:sz w:val="22"/>
          <w:szCs w:val="22"/>
        </w:rPr>
        <w:t xml:space="preserve">, </w:t>
      </w:r>
      <w:r w:rsidRPr="002A1841">
        <w:rPr>
          <w:rFonts w:cs="Arial"/>
          <w:sz w:val="22"/>
          <w:szCs w:val="22"/>
        </w:rPr>
        <w:t>založen</w:t>
      </w:r>
      <w:r w:rsidR="0073167A">
        <w:rPr>
          <w:rFonts w:cs="Arial"/>
          <w:sz w:val="22"/>
          <w:szCs w:val="22"/>
        </w:rPr>
        <w:t xml:space="preserve">á </w:t>
      </w:r>
      <w:r w:rsidRPr="002A1841">
        <w:rPr>
          <w:rFonts w:cs="Arial"/>
          <w:sz w:val="22"/>
          <w:szCs w:val="22"/>
        </w:rPr>
        <w:t>v</w:t>
      </w:r>
      <w:r w:rsidR="0073167A">
        <w:rPr>
          <w:rFonts w:cs="Arial"/>
          <w:sz w:val="22"/>
          <w:szCs w:val="22"/>
        </w:rPr>
        <w:t> roce………………..</w:t>
      </w:r>
    </w:p>
    <w:p w14:paraId="32B7CFEE" w14:textId="77777777" w:rsidR="0073167A" w:rsidRDefault="0073167A" w:rsidP="0073167A">
      <w:pPr>
        <w:tabs>
          <w:tab w:val="left" w:leader="dot" w:pos="5670"/>
          <w:tab w:val="left" w:pos="8505"/>
        </w:tabs>
        <w:spacing w:after="0"/>
        <w:rPr>
          <w:rFonts w:cs="Arial"/>
          <w:sz w:val="22"/>
          <w:szCs w:val="22"/>
        </w:rPr>
      </w:pPr>
    </w:p>
    <w:p w14:paraId="7426E2A6" w14:textId="2A8E5DF8" w:rsidR="00BF3856" w:rsidRPr="002A1841" w:rsidRDefault="00BF3856" w:rsidP="0073167A">
      <w:pPr>
        <w:tabs>
          <w:tab w:val="left" w:leader="dot" w:pos="5670"/>
          <w:tab w:val="left" w:pos="8505"/>
        </w:tabs>
        <w:spacing w:after="0"/>
        <w:rPr>
          <w:rFonts w:cs="Arial"/>
          <w:b/>
          <w:sz w:val="22"/>
          <w:szCs w:val="22"/>
        </w:rPr>
      </w:pPr>
      <w:r w:rsidRPr="002A1841">
        <w:rPr>
          <w:rFonts w:cs="Arial"/>
          <w:sz w:val="22"/>
          <w:szCs w:val="22"/>
        </w:rPr>
        <w:t xml:space="preserve">žádá o udělení </w:t>
      </w:r>
      <w:r>
        <w:rPr>
          <w:rFonts w:cs="Arial"/>
          <w:sz w:val="22"/>
          <w:szCs w:val="22"/>
        </w:rPr>
        <w:t>P</w:t>
      </w:r>
      <w:r w:rsidRPr="002A1841">
        <w:rPr>
          <w:rFonts w:cs="Arial"/>
          <w:sz w:val="22"/>
          <w:szCs w:val="22"/>
        </w:rPr>
        <w:t>amětní stuhy ČOS k</w:t>
      </w:r>
      <w:r w:rsidRPr="002A1841">
        <w:rPr>
          <w:rFonts w:cs="Arial"/>
          <w:sz w:val="22"/>
          <w:szCs w:val="22"/>
        </w:rPr>
        <w:tab/>
        <w:t>výročí založení</w:t>
      </w:r>
      <w:r>
        <w:rPr>
          <w:rFonts w:cs="Arial"/>
          <w:sz w:val="22"/>
          <w:szCs w:val="22"/>
        </w:rPr>
        <w:t>.</w:t>
      </w:r>
    </w:p>
    <w:p w14:paraId="26C27328" w14:textId="77777777" w:rsidR="0073167A" w:rsidRDefault="0073167A" w:rsidP="0073167A">
      <w:pPr>
        <w:tabs>
          <w:tab w:val="left" w:leader="dot" w:pos="5670"/>
          <w:tab w:val="left" w:pos="8505"/>
        </w:tabs>
        <w:spacing w:after="0"/>
        <w:rPr>
          <w:rFonts w:cs="Arial"/>
          <w:sz w:val="22"/>
          <w:szCs w:val="22"/>
        </w:rPr>
      </w:pPr>
    </w:p>
    <w:p w14:paraId="12D1FD22" w14:textId="059E9C50" w:rsidR="00BF3856" w:rsidRPr="002A1841" w:rsidRDefault="00BF3856" w:rsidP="0073167A">
      <w:pPr>
        <w:tabs>
          <w:tab w:val="left" w:leader="dot" w:pos="5670"/>
          <w:tab w:val="lef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Originál praporu byl pořízen v</w:t>
      </w:r>
      <w:r w:rsidR="0073167A">
        <w:rPr>
          <w:rFonts w:cs="Arial"/>
          <w:sz w:val="22"/>
          <w:szCs w:val="22"/>
        </w:rPr>
        <w:t> </w:t>
      </w:r>
      <w:r w:rsidRPr="002A1841">
        <w:rPr>
          <w:rFonts w:cs="Arial"/>
          <w:sz w:val="22"/>
          <w:szCs w:val="22"/>
        </w:rPr>
        <w:t>roc</w:t>
      </w:r>
      <w:r w:rsidR="0073167A">
        <w:rPr>
          <w:rFonts w:cs="Arial"/>
          <w:sz w:val="22"/>
          <w:szCs w:val="22"/>
        </w:rPr>
        <w:t>e…………</w:t>
      </w:r>
      <w:proofErr w:type="gramStart"/>
      <w:r w:rsidR="0073167A">
        <w:rPr>
          <w:rFonts w:cs="Arial"/>
          <w:sz w:val="22"/>
          <w:szCs w:val="22"/>
        </w:rPr>
        <w:t>…….</w:t>
      </w:r>
      <w:proofErr w:type="gramEnd"/>
      <w:r w:rsidR="0073167A">
        <w:rPr>
          <w:rFonts w:cs="Arial"/>
          <w:sz w:val="22"/>
          <w:szCs w:val="22"/>
        </w:rPr>
        <w:t xml:space="preserve">., </w:t>
      </w:r>
      <w:r w:rsidRPr="002A1841">
        <w:rPr>
          <w:rFonts w:cs="Arial"/>
          <w:sz w:val="22"/>
          <w:szCs w:val="22"/>
        </w:rPr>
        <w:t>kopie v</w:t>
      </w:r>
      <w:r w:rsidR="0073167A">
        <w:rPr>
          <w:rFonts w:cs="Arial"/>
          <w:sz w:val="22"/>
          <w:szCs w:val="22"/>
        </w:rPr>
        <w:t> </w:t>
      </w:r>
      <w:r w:rsidRPr="002A1841">
        <w:rPr>
          <w:rFonts w:cs="Arial"/>
          <w:sz w:val="22"/>
          <w:szCs w:val="22"/>
        </w:rPr>
        <w:t>r</w:t>
      </w:r>
      <w:r w:rsidR="0073167A">
        <w:rPr>
          <w:rFonts w:cs="Arial"/>
          <w:sz w:val="22"/>
          <w:szCs w:val="22"/>
        </w:rPr>
        <w:t>oce………………..</w:t>
      </w:r>
    </w:p>
    <w:p w14:paraId="12632C69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1CE8BA86" w14:textId="747E8DE0" w:rsidR="00BF3856" w:rsidRPr="002A1841" w:rsidRDefault="00BF3856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 xml:space="preserve">Prapor je </w:t>
      </w:r>
      <w:proofErr w:type="gramStart"/>
      <w:r w:rsidRPr="002A1841">
        <w:rPr>
          <w:rFonts w:cs="Arial"/>
          <w:sz w:val="22"/>
          <w:szCs w:val="22"/>
        </w:rPr>
        <w:t>uložen:</w:t>
      </w:r>
      <w:r w:rsidR="0073167A">
        <w:rPr>
          <w:rFonts w:cs="Arial"/>
          <w:sz w:val="22"/>
          <w:szCs w:val="22"/>
        </w:rPr>
        <w:t>…</w:t>
      </w:r>
      <w:proofErr w:type="gramEnd"/>
      <w:r w:rsidR="0073167A">
        <w:rPr>
          <w:rFonts w:cs="Arial"/>
          <w:sz w:val="22"/>
          <w:szCs w:val="22"/>
        </w:rPr>
        <w:t>………………………………………………………………………………….</w:t>
      </w:r>
    </w:p>
    <w:p w14:paraId="2A8B6A92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274870DC" w14:textId="0F3348B6" w:rsidR="00BF3856" w:rsidRPr="002A1841" w:rsidRDefault="00BF3856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 xml:space="preserve">Rozměry a autor </w:t>
      </w:r>
      <w:proofErr w:type="gramStart"/>
      <w:r w:rsidRPr="002A1841">
        <w:rPr>
          <w:rFonts w:cs="Arial"/>
          <w:sz w:val="22"/>
          <w:szCs w:val="22"/>
        </w:rPr>
        <w:t>praporu:</w:t>
      </w:r>
      <w:r w:rsidR="0073167A">
        <w:rPr>
          <w:rFonts w:cs="Arial"/>
          <w:sz w:val="22"/>
          <w:szCs w:val="22"/>
        </w:rPr>
        <w:t>…</w:t>
      </w:r>
      <w:proofErr w:type="gramEnd"/>
      <w:r w:rsidR="0073167A">
        <w:rPr>
          <w:rFonts w:cs="Arial"/>
          <w:sz w:val="22"/>
          <w:szCs w:val="22"/>
        </w:rPr>
        <w:t>………………………………………………………………………..</w:t>
      </w:r>
    </w:p>
    <w:p w14:paraId="1872D63A" w14:textId="77777777" w:rsidR="0073167A" w:rsidRDefault="0073167A" w:rsidP="0073167A">
      <w:pPr>
        <w:spacing w:after="0"/>
        <w:rPr>
          <w:rFonts w:cs="Arial"/>
          <w:sz w:val="22"/>
          <w:szCs w:val="22"/>
        </w:rPr>
      </w:pPr>
    </w:p>
    <w:p w14:paraId="211E7B05" w14:textId="3D792F3B" w:rsidR="00BF3856" w:rsidRDefault="00BF3856" w:rsidP="0073167A">
      <w:pPr>
        <w:spacing w:after="0"/>
        <w:rPr>
          <w:rStyle w:val="Hypertextovodkaz"/>
          <w:rFonts w:cs="Arial"/>
          <w:color w:val="000000" w:themeColor="text1"/>
          <w:sz w:val="22"/>
          <w:szCs w:val="22"/>
        </w:rPr>
      </w:pPr>
      <w:r w:rsidRPr="002A1841">
        <w:rPr>
          <w:rFonts w:cs="Arial"/>
          <w:sz w:val="22"/>
          <w:szCs w:val="22"/>
        </w:rPr>
        <w:t xml:space="preserve">Prapor je zaznamenán v databázi sokolských památek na </w:t>
      </w:r>
      <w:hyperlink r:id="rId7" w:history="1">
        <w:r w:rsidRPr="008F3FA2">
          <w:rPr>
            <w:rStyle w:val="Hypertextovodkaz"/>
            <w:rFonts w:cs="Arial"/>
            <w:b/>
            <w:color w:val="000000" w:themeColor="text1"/>
            <w:sz w:val="22"/>
            <w:szCs w:val="22"/>
          </w:rPr>
          <w:t>www.sokolskepamatky.eu</w:t>
        </w:r>
      </w:hyperlink>
      <w:r w:rsidRPr="008F3FA2">
        <w:rPr>
          <w:rStyle w:val="Hypertextovodkaz"/>
          <w:rFonts w:cs="Arial"/>
          <w:b/>
          <w:color w:val="000000" w:themeColor="text1"/>
          <w:sz w:val="22"/>
          <w:szCs w:val="22"/>
        </w:rPr>
        <w:t>:</w:t>
      </w:r>
      <w:r w:rsidRPr="008F3FA2">
        <w:rPr>
          <w:rStyle w:val="Hypertextovodkaz"/>
          <w:rFonts w:cs="Arial"/>
          <w:color w:val="000000" w:themeColor="text1"/>
          <w:sz w:val="22"/>
          <w:szCs w:val="22"/>
        </w:rPr>
        <w:t xml:space="preserve"> </w:t>
      </w:r>
    </w:p>
    <w:p w14:paraId="6D15BE5A" w14:textId="77777777" w:rsidR="0073167A" w:rsidRDefault="0073167A" w:rsidP="0073167A">
      <w:pPr>
        <w:spacing w:after="0"/>
        <w:rPr>
          <w:rStyle w:val="Hypertextovodkaz"/>
          <w:rFonts w:cs="Arial"/>
          <w:sz w:val="22"/>
          <w:szCs w:val="22"/>
        </w:rPr>
      </w:pPr>
    </w:p>
    <w:p w14:paraId="29623327" w14:textId="593C959A" w:rsidR="00BF3856" w:rsidRPr="002A1841" w:rsidRDefault="0073167A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300C13D" wp14:editId="1E72A5D4">
                <wp:simplePos x="0" y="0"/>
                <wp:positionH relativeFrom="column">
                  <wp:posOffset>1160780</wp:posOffset>
                </wp:positionH>
                <wp:positionV relativeFrom="paragraph">
                  <wp:posOffset>12065</wp:posOffset>
                </wp:positionV>
                <wp:extent cx="171450" cy="180975"/>
                <wp:effectExtent l="0" t="0" r="19050" b="28575"/>
                <wp:wrapNone/>
                <wp:docPr id="1" name="Obdélní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809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A72B12E" id="Obdélník 1" o:spid="_x0000_s1026" style="position:absolute;margin-left:91.4pt;margin-top:.95pt;width:13.5pt;height:14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" fillcolor="white [3212]" strokecolor="black [3213]" strokeweight="1pt"/>
            </w:pict>
          </mc:Fallback>
        </mc:AlternateContent>
      </w:r>
      <w:r w:rsidRPr="002A1841"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ADECE33" wp14:editId="26FECACB">
                <wp:simplePos x="0" y="0"/>
                <wp:positionH relativeFrom="column">
                  <wp:posOffset>434975</wp:posOffset>
                </wp:positionH>
                <wp:positionV relativeFrom="paragraph">
                  <wp:posOffset>12065</wp:posOffset>
                </wp:positionV>
                <wp:extent cx="171450" cy="180975"/>
                <wp:effectExtent l="0" t="0" r="19050" b="28575"/>
                <wp:wrapNone/>
                <wp:docPr id="2" name="Obdélní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8097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632065" id="Obdélník 2" o:spid="_x0000_s1026" style="position:absolute;margin-left:34.25pt;margin-top:.95pt;width:13.5pt;height:14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" fillcolor="white [3201]" strokecolor="black [3213]" strokeweight="1pt"/>
            </w:pict>
          </mc:Fallback>
        </mc:AlternateContent>
      </w:r>
      <w:r w:rsidR="00BF3856">
        <w:rPr>
          <w:rFonts w:cs="Arial"/>
          <w:sz w:val="22"/>
          <w:szCs w:val="22"/>
        </w:rPr>
        <w:t xml:space="preserve"> </w:t>
      </w:r>
      <w:proofErr w:type="gramStart"/>
      <w:r w:rsidR="00BF3856" w:rsidRPr="002A1841">
        <w:rPr>
          <w:rFonts w:cs="Arial"/>
          <w:sz w:val="22"/>
          <w:szCs w:val="22"/>
        </w:rPr>
        <w:t xml:space="preserve">ANO  </w:t>
      </w:r>
      <w:r w:rsidR="00BF3856" w:rsidRPr="002A1841">
        <w:rPr>
          <w:rFonts w:cs="Arial"/>
          <w:sz w:val="22"/>
          <w:szCs w:val="22"/>
        </w:rPr>
        <w:tab/>
      </w:r>
      <w:proofErr w:type="gramEnd"/>
      <w:r w:rsidR="00BF3856" w:rsidRPr="002A1841">
        <w:rPr>
          <w:rFonts w:cs="Arial"/>
          <w:sz w:val="22"/>
          <w:szCs w:val="22"/>
        </w:rPr>
        <w:t xml:space="preserve">  </w:t>
      </w:r>
      <w:r w:rsidR="00BF3856">
        <w:rPr>
          <w:rFonts w:cs="Arial"/>
          <w:sz w:val="22"/>
          <w:szCs w:val="22"/>
        </w:rPr>
        <w:t xml:space="preserve">       NE</w:t>
      </w:r>
    </w:p>
    <w:p w14:paraId="5452A88C" w14:textId="77777777" w:rsidR="0073167A" w:rsidRDefault="0073167A" w:rsidP="0073167A">
      <w:pPr>
        <w:spacing w:after="0"/>
        <w:rPr>
          <w:rFonts w:cs="Arial"/>
          <w:sz w:val="22"/>
          <w:szCs w:val="22"/>
        </w:rPr>
      </w:pPr>
    </w:p>
    <w:p w14:paraId="37512BD2" w14:textId="39DE982C" w:rsidR="00BF3856" w:rsidRDefault="00BF3856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Prapor je používán při těchto slavnostních příležitostech:</w:t>
      </w:r>
    </w:p>
    <w:p w14:paraId="2B80B537" w14:textId="77777777" w:rsidR="0073167A" w:rsidRPr="002A1841" w:rsidRDefault="0073167A" w:rsidP="0073167A">
      <w:pPr>
        <w:spacing w:after="0"/>
        <w:rPr>
          <w:rFonts w:cs="Arial"/>
          <w:sz w:val="22"/>
          <w:szCs w:val="22"/>
        </w:rPr>
      </w:pPr>
    </w:p>
    <w:p w14:paraId="400AEA29" w14:textId="03B4C1AC" w:rsidR="00BF3856" w:rsidRDefault="00BF3856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ab/>
      </w:r>
    </w:p>
    <w:p w14:paraId="487689EC" w14:textId="77777777" w:rsidR="0073167A" w:rsidRPr="002A1841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7DC5FCAF" w14:textId="77777777" w:rsidR="00BF3856" w:rsidRPr="002A1841" w:rsidRDefault="00BF3856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ab/>
      </w:r>
    </w:p>
    <w:p w14:paraId="41822BFE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2F7BC4F4" w14:textId="0B28623A" w:rsidR="00BF3856" w:rsidRDefault="00BF3856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Historie praporu (lze napsat na samostatný papír</w:t>
      </w:r>
      <w:r w:rsidR="0073167A">
        <w:rPr>
          <w:rFonts w:cs="Arial"/>
          <w:sz w:val="22"/>
          <w:szCs w:val="22"/>
        </w:rPr>
        <w:t>, nepovinné):</w:t>
      </w:r>
    </w:p>
    <w:p w14:paraId="274D115B" w14:textId="77777777" w:rsidR="0073167A" w:rsidRPr="002A1841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3A3F9663" w14:textId="529F9212" w:rsidR="00BF3856" w:rsidRDefault="00BF3856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ab/>
      </w:r>
    </w:p>
    <w:p w14:paraId="4EB3975A" w14:textId="5AC2373A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67CD9C9C" w14:textId="1063B6B1" w:rsidR="0073167A" w:rsidRPr="002A1841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……………………………………………………………………………………………………..</w:t>
      </w:r>
    </w:p>
    <w:p w14:paraId="4412B90C" w14:textId="77777777" w:rsidR="0073167A" w:rsidRDefault="0073167A" w:rsidP="0073167A">
      <w:pPr>
        <w:tabs>
          <w:tab w:val="left" w:leader="dot" w:pos="5670"/>
        </w:tabs>
        <w:spacing w:after="0"/>
        <w:rPr>
          <w:rFonts w:cs="Arial"/>
          <w:sz w:val="22"/>
          <w:szCs w:val="22"/>
        </w:rPr>
      </w:pPr>
    </w:p>
    <w:p w14:paraId="34793453" w14:textId="028CE81F" w:rsidR="00BF3856" w:rsidRDefault="00BF3856" w:rsidP="0073167A">
      <w:pPr>
        <w:tabs>
          <w:tab w:val="left" w:leader="dot" w:pos="5670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Předkládáme fotodokumentaci líce a rubu praporu:</w:t>
      </w:r>
      <w:r w:rsidR="0073167A">
        <w:rPr>
          <w:rFonts w:cs="Arial"/>
          <w:sz w:val="22"/>
          <w:szCs w:val="22"/>
        </w:rPr>
        <w:t xml:space="preserve"> …………</w:t>
      </w:r>
      <w:proofErr w:type="gramStart"/>
      <w:r w:rsidR="0073167A">
        <w:rPr>
          <w:rFonts w:cs="Arial"/>
          <w:sz w:val="22"/>
          <w:szCs w:val="22"/>
        </w:rPr>
        <w:t>…….</w:t>
      </w:r>
      <w:proofErr w:type="gramEnd"/>
      <w:r w:rsidR="0073167A">
        <w:rPr>
          <w:rFonts w:cs="Arial"/>
          <w:sz w:val="22"/>
          <w:szCs w:val="22"/>
        </w:rPr>
        <w:t xml:space="preserve">. </w:t>
      </w:r>
      <w:r w:rsidRPr="002A1841">
        <w:rPr>
          <w:rFonts w:cs="Arial"/>
          <w:sz w:val="22"/>
          <w:szCs w:val="22"/>
        </w:rPr>
        <w:t>k</w:t>
      </w:r>
      <w:r>
        <w:rPr>
          <w:rFonts w:cs="Arial"/>
          <w:sz w:val="22"/>
          <w:szCs w:val="22"/>
        </w:rPr>
        <w:t xml:space="preserve">usů </w:t>
      </w:r>
      <w:r w:rsidRPr="002A1841">
        <w:rPr>
          <w:rFonts w:cs="Arial"/>
          <w:sz w:val="22"/>
          <w:szCs w:val="22"/>
        </w:rPr>
        <w:t>fotografií</w:t>
      </w:r>
      <w:r>
        <w:rPr>
          <w:rFonts w:cs="Arial"/>
          <w:sz w:val="22"/>
          <w:szCs w:val="22"/>
        </w:rPr>
        <w:t>.</w:t>
      </w:r>
    </w:p>
    <w:p w14:paraId="0F436D95" w14:textId="77777777" w:rsidR="0073167A" w:rsidRPr="002A1841" w:rsidRDefault="0073167A" w:rsidP="0073167A">
      <w:pPr>
        <w:tabs>
          <w:tab w:val="left" w:leader="dot" w:pos="5670"/>
        </w:tabs>
        <w:spacing w:after="0"/>
        <w:rPr>
          <w:rFonts w:cs="Arial"/>
          <w:sz w:val="22"/>
          <w:szCs w:val="22"/>
        </w:rPr>
      </w:pPr>
    </w:p>
    <w:p w14:paraId="28D91E42" w14:textId="72B1B03F" w:rsidR="00BF3856" w:rsidRDefault="00BF3856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Pamětní stuha bude slavnostně předána (kdy a kde):</w:t>
      </w:r>
    </w:p>
    <w:p w14:paraId="25C34991" w14:textId="77777777" w:rsidR="0073167A" w:rsidRPr="002A1841" w:rsidRDefault="0073167A" w:rsidP="0073167A">
      <w:pPr>
        <w:spacing w:after="0"/>
        <w:rPr>
          <w:rFonts w:cs="Arial"/>
          <w:sz w:val="22"/>
          <w:szCs w:val="22"/>
        </w:rPr>
      </w:pPr>
    </w:p>
    <w:p w14:paraId="2C6A961B" w14:textId="77777777" w:rsidR="00BF3856" w:rsidRPr="002A1841" w:rsidRDefault="00BF3856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ab/>
      </w:r>
    </w:p>
    <w:p w14:paraId="6A19C6FA" w14:textId="244845AC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lastRenderedPageBreak/>
        <w:t>Projednáno výborem T. J. / župy, datum:</w:t>
      </w:r>
      <w:r w:rsidRPr="002A1841">
        <w:rPr>
          <w:rFonts w:cs="Arial"/>
          <w:sz w:val="22"/>
          <w:szCs w:val="22"/>
        </w:rPr>
        <w:tab/>
      </w:r>
      <w:r w:rsidRPr="002A1841">
        <w:rPr>
          <w:rFonts w:cs="Arial"/>
          <w:sz w:val="22"/>
          <w:szCs w:val="22"/>
        </w:rPr>
        <w:tab/>
      </w:r>
      <w:r w:rsidRPr="002A1841">
        <w:rPr>
          <w:rFonts w:cs="Arial"/>
          <w:sz w:val="22"/>
          <w:szCs w:val="22"/>
        </w:rPr>
        <w:tab/>
      </w:r>
      <w:r w:rsidR="0073167A">
        <w:rPr>
          <w:rFonts w:cs="Arial"/>
          <w:sz w:val="22"/>
          <w:szCs w:val="22"/>
        </w:rPr>
        <w:t xml:space="preserve">           </w:t>
      </w:r>
      <w:r w:rsidRPr="002A1841">
        <w:rPr>
          <w:rFonts w:cs="Arial"/>
          <w:sz w:val="22"/>
          <w:szCs w:val="22"/>
        </w:rPr>
        <w:t>podpis a razítko</w:t>
      </w:r>
    </w:p>
    <w:p w14:paraId="79F36193" w14:textId="77777777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</w:p>
    <w:p w14:paraId="3A82D7DC" w14:textId="77777777" w:rsidR="0073167A" w:rsidRDefault="0073167A" w:rsidP="0073167A">
      <w:pPr>
        <w:spacing w:after="0"/>
        <w:rPr>
          <w:rFonts w:cs="Arial"/>
          <w:sz w:val="22"/>
          <w:szCs w:val="22"/>
        </w:rPr>
      </w:pPr>
    </w:p>
    <w:p w14:paraId="3AEBBF45" w14:textId="77777777" w:rsidR="0073167A" w:rsidRDefault="0073167A" w:rsidP="0073167A">
      <w:pPr>
        <w:spacing w:after="0"/>
        <w:rPr>
          <w:rFonts w:cs="Arial"/>
          <w:sz w:val="22"/>
          <w:szCs w:val="22"/>
        </w:rPr>
      </w:pPr>
    </w:p>
    <w:p w14:paraId="33AFBEC4" w14:textId="77777777" w:rsidR="0073167A" w:rsidRDefault="0073167A" w:rsidP="0073167A">
      <w:pPr>
        <w:spacing w:after="0"/>
        <w:rPr>
          <w:rFonts w:cs="Arial"/>
          <w:sz w:val="22"/>
          <w:szCs w:val="22"/>
        </w:rPr>
      </w:pPr>
    </w:p>
    <w:p w14:paraId="513207CB" w14:textId="77777777" w:rsidR="0073167A" w:rsidRDefault="0073167A" w:rsidP="0073167A">
      <w:pPr>
        <w:spacing w:after="0"/>
        <w:rPr>
          <w:rFonts w:cs="Arial"/>
          <w:sz w:val="22"/>
          <w:szCs w:val="22"/>
        </w:rPr>
      </w:pPr>
    </w:p>
    <w:p w14:paraId="5046883F" w14:textId="77777777" w:rsidR="0073167A" w:rsidRDefault="0073167A" w:rsidP="0073167A">
      <w:pPr>
        <w:spacing w:after="0"/>
        <w:rPr>
          <w:rFonts w:cs="Arial"/>
          <w:sz w:val="22"/>
          <w:szCs w:val="22"/>
        </w:rPr>
      </w:pPr>
    </w:p>
    <w:p w14:paraId="6F6968CD" w14:textId="77777777" w:rsidR="001F67DA" w:rsidRDefault="001F67DA" w:rsidP="0073167A">
      <w:pPr>
        <w:spacing w:after="0"/>
        <w:rPr>
          <w:rFonts w:cs="Arial"/>
          <w:sz w:val="22"/>
          <w:szCs w:val="22"/>
        </w:rPr>
      </w:pPr>
    </w:p>
    <w:p w14:paraId="59EC09B7" w14:textId="77777777" w:rsidR="001F67DA" w:rsidRDefault="001F67DA" w:rsidP="0073167A">
      <w:pPr>
        <w:spacing w:after="0"/>
        <w:rPr>
          <w:rFonts w:cs="Arial"/>
          <w:sz w:val="22"/>
          <w:szCs w:val="22"/>
        </w:rPr>
      </w:pPr>
    </w:p>
    <w:p w14:paraId="096F5F6F" w14:textId="77777777" w:rsidR="001F67DA" w:rsidRDefault="001F67DA" w:rsidP="0073167A">
      <w:pPr>
        <w:spacing w:after="0"/>
        <w:rPr>
          <w:rFonts w:cs="Arial"/>
          <w:sz w:val="22"/>
          <w:szCs w:val="22"/>
        </w:rPr>
      </w:pPr>
    </w:p>
    <w:p w14:paraId="08F32ECE" w14:textId="4F3D9AFB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 xml:space="preserve">Projednáno a schváleno </w:t>
      </w:r>
      <w:r w:rsidR="0073167A">
        <w:rPr>
          <w:rFonts w:cs="Arial"/>
          <w:sz w:val="22"/>
          <w:szCs w:val="22"/>
        </w:rPr>
        <w:t>předsednictvem</w:t>
      </w:r>
      <w:r w:rsidRPr="002A1841">
        <w:rPr>
          <w:rFonts w:cs="Arial"/>
          <w:sz w:val="22"/>
          <w:szCs w:val="22"/>
        </w:rPr>
        <w:t xml:space="preserve"> župy, datum:</w:t>
      </w:r>
      <w:r w:rsidRPr="002A1841">
        <w:rPr>
          <w:rFonts w:cs="Arial"/>
          <w:sz w:val="22"/>
          <w:szCs w:val="22"/>
        </w:rPr>
        <w:tab/>
      </w:r>
      <w:r w:rsidRPr="002A1841">
        <w:rPr>
          <w:rFonts w:cs="Arial"/>
          <w:sz w:val="22"/>
          <w:szCs w:val="22"/>
        </w:rPr>
        <w:tab/>
        <w:t xml:space="preserve">podpis a razítko       </w:t>
      </w:r>
    </w:p>
    <w:p w14:paraId="7457459D" w14:textId="77777777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</w:p>
    <w:p w14:paraId="53167B64" w14:textId="77777777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</w:p>
    <w:p w14:paraId="497B9635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60CC17CC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41E70BE4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7A0C434D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759FAC5F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0C275AA5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475199FA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20887FC6" w14:textId="3343742C" w:rsidR="00BF3856" w:rsidRDefault="00BF3856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Kontaktní údaje na žadatele (jméno, e-mail, telefon</w:t>
      </w:r>
      <w:r w:rsidR="0073167A">
        <w:rPr>
          <w:rFonts w:cs="Arial"/>
          <w:sz w:val="22"/>
          <w:szCs w:val="22"/>
        </w:rPr>
        <w:t>):</w:t>
      </w:r>
    </w:p>
    <w:p w14:paraId="3DCC8809" w14:textId="6A8BA91E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0AE3DAAA" w14:textId="3E2F4A3A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……………………………………………………………………………………………………….</w:t>
      </w:r>
    </w:p>
    <w:p w14:paraId="373F5BC0" w14:textId="14AFB5EF" w:rsidR="0073167A" w:rsidRDefault="0073167A" w:rsidP="0073167A">
      <w:pPr>
        <w:pBdr>
          <w:bottom w:val="single" w:sz="6" w:space="1" w:color="auto"/>
        </w:pBd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5FDF9670" w14:textId="77777777" w:rsidR="0073167A" w:rsidRPr="002A1841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2F9A9D9B" w14:textId="77777777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</w:p>
    <w:p w14:paraId="599D1282" w14:textId="77777777" w:rsidR="00BF3856" w:rsidRPr="002A1841" w:rsidRDefault="00BF3856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79DBDED6" w14:textId="63E52789" w:rsidR="00BF3856" w:rsidRPr="001F67DA" w:rsidRDefault="00BF3856" w:rsidP="001F67DA">
      <w:pPr>
        <w:tabs>
          <w:tab w:val="left" w:leader="dot" w:pos="8505"/>
        </w:tabs>
        <w:spacing w:after="0"/>
        <w:rPr>
          <w:rFonts w:cs="Arial"/>
          <w:i/>
          <w:sz w:val="22"/>
          <w:szCs w:val="22"/>
        </w:rPr>
      </w:pPr>
      <w:r w:rsidRPr="001F67DA">
        <w:rPr>
          <w:rFonts w:cs="Arial"/>
          <w:i/>
          <w:sz w:val="22"/>
          <w:szCs w:val="22"/>
        </w:rPr>
        <w:t xml:space="preserve">Projednáno a schváleno </w:t>
      </w:r>
      <w:r w:rsidR="001F67DA" w:rsidRPr="001F67DA">
        <w:rPr>
          <w:rFonts w:cs="Arial"/>
          <w:i/>
          <w:sz w:val="22"/>
          <w:szCs w:val="22"/>
        </w:rPr>
        <w:t>Předsednictvem Vzdělavatelského odboru ČOS</w:t>
      </w:r>
      <w:r w:rsidR="001F67DA">
        <w:rPr>
          <w:rFonts w:cs="Arial"/>
          <w:i/>
          <w:sz w:val="22"/>
          <w:szCs w:val="22"/>
        </w:rPr>
        <w:t xml:space="preserve"> dne…………………</w:t>
      </w:r>
    </w:p>
    <w:p w14:paraId="37B726CC" w14:textId="77777777" w:rsidR="006A7DDF" w:rsidRDefault="006A7DDF" w:rsidP="0073167A">
      <w:pPr>
        <w:spacing w:after="0"/>
        <w:rPr>
          <w:noProof/>
        </w:rPr>
      </w:pPr>
    </w:p>
    <w:p w14:paraId="08582E57" w14:textId="77777777" w:rsidR="006A7DDF" w:rsidRPr="008525C6" w:rsidRDefault="006A7DDF" w:rsidP="0073167A">
      <w:pPr>
        <w:spacing w:after="0"/>
        <w:rPr>
          <w:noProof/>
        </w:rPr>
      </w:pPr>
    </w:p>
    <w:sectPr w:rsidR="006A7DDF" w:rsidRPr="008525C6" w:rsidSect="00FE21D4">
      <w:footerReference w:type="default" r:id="rId8"/>
      <w:headerReference w:type="first" r:id="rId9"/>
      <w:footerReference w:type="first" r:id="rId10"/>
      <w:pgSz w:w="11906" w:h="16838"/>
      <w:pgMar w:top="2183" w:right="907" w:bottom="2552" w:left="1928" w:header="709" w:footer="21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CAF2FC5" w14:textId="77777777" w:rsidR="0054055C" w:rsidRDefault="0054055C" w:rsidP="00101C79">
      <w:pPr>
        <w:spacing w:after="0" w:line="240" w:lineRule="auto"/>
      </w:pPr>
      <w:r>
        <w:separator/>
      </w:r>
    </w:p>
  </w:endnote>
  <w:endnote w:type="continuationSeparator" w:id="0">
    <w:p w14:paraId="2B2287C6" w14:textId="77777777" w:rsidR="0054055C" w:rsidRDefault="0054055C" w:rsidP="00101C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A32A7521-91A3-4385-8357-F64F4C451324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2" w:fontKey="{11EA2196-724B-4BE2-ADFD-74B71BC1CC8F}"/>
    <w:embedBold r:id="rId3" w:fontKey="{0D7B54F0-E977-4425-B0C8-A94B12C5220B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4" w:fontKey="{69A97B99-CE92-483E-8DF2-293FF2E4E95C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C45CC398-0DC4-4EF4-A33E-8A024AEA4101}"/>
  </w:font>
  <w:font w:name="Source Sans Pro Light">
    <w:charset w:val="00"/>
    <w:family w:val="swiss"/>
    <w:pitch w:val="variable"/>
    <w:sig w:usb0="600002F7" w:usb1="02000001" w:usb2="00000000" w:usb3="00000000" w:csb0="0000019F" w:csb1="00000000"/>
    <w:embedRegular r:id="rId6" w:fontKey="{8EA6EAB9-2061-4EE3-BDF8-5FC588784C59}"/>
  </w:font>
  <w:font w:name="Calibri">
    <w:panose1 w:val="020F0502020204030204"/>
    <w:charset w:val="EE"/>
    <w:family w:val="swiss"/>
    <w:pitch w:val="variable"/>
    <w:sig w:usb0="E1002AFF" w:usb1="4000ACFF" w:usb2="00000009" w:usb3="00000000" w:csb0="000001FF" w:csb1="00000000"/>
    <w:embedRegular r:id="rId7" w:fontKey="{C7B88A3B-39FC-496A-8E09-F0532CD99A29}"/>
    <w:embedBold r:id="rId8" w:fontKey="{5578713A-9F15-4A74-ABBB-9BCF0D0D9D9F}"/>
    <w:embedItalic r:id="rId9" w:fontKey="{5DA33046-C20C-4F0D-B8AF-38CAC183E2B6}"/>
    <w:embedBoldItalic r:id="rId10" w:fontKey="{A859670E-BED2-44E4-A34B-292230964186}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  <w:embedRegular r:id="rId11" w:fontKey="{AE3A9143-199B-4A96-9316-65A630B40A4F}"/>
    <w:embedBold r:id="rId12" w:fontKey="{5519DBF5-098C-404E-B9B3-B52E147125ED}"/>
    <w:embedItalic r:id="rId13" w:fontKey="{18B265F5-D7F1-4D0F-B816-7FF30D105760}"/>
    <w:embedBoldItalic r:id="rId14" w:fontKey="{253C9264-5A46-4E25-BB27-8938F20CAE5C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5" w:fontKey="{7181F2DE-D34B-4C48-985E-084107809548}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  <w:embedRegular r:id="rId16" w:fontKey="{789E556A-0CA4-456D-8E12-12F829E4F57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95514F3" w14:textId="77777777" w:rsidR="0096178E" w:rsidRDefault="0096178E" w:rsidP="0096178E">
    <w:pPr>
      <w:pStyle w:val="Tak1Radek"/>
    </w:pPr>
    <w:r>
      <w:t>Česká obec sokolská</w:t>
    </w:r>
  </w:p>
  <w:p w14:paraId="1011825A" w14:textId="77777777" w:rsidR="0096178E" w:rsidRDefault="0096178E" w:rsidP="0096178E">
    <w:pPr>
      <w:pStyle w:val="Tab2Radek"/>
    </w:pPr>
    <w:r>
      <w:t>Újezd 450/40, Tyršův dům, 118 01 Praha 1–Malá Strana</w:t>
    </w:r>
  </w:p>
  <w:p w14:paraId="0AC26288" w14:textId="77777777" w:rsidR="0096178E" w:rsidRDefault="0096178E" w:rsidP="0096178E">
    <w:pPr>
      <w:pStyle w:val="Tab2Radek"/>
    </w:pPr>
  </w:p>
  <w:tbl>
    <w:tblPr>
      <w:tblStyle w:val="Mkatabulky"/>
      <w:tblW w:w="910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701"/>
      <w:gridCol w:w="567"/>
      <w:gridCol w:w="1701"/>
      <w:gridCol w:w="567"/>
      <w:gridCol w:w="1417"/>
      <w:gridCol w:w="567"/>
      <w:gridCol w:w="1007"/>
      <w:gridCol w:w="567"/>
      <w:gridCol w:w="1007"/>
    </w:tblGrid>
    <w:tr w:rsidR="0096178E" w14:paraId="68551C5E" w14:textId="77777777" w:rsidTr="00520F0C">
      <w:tc>
        <w:tcPr>
          <w:tcW w:w="1701" w:type="dxa"/>
        </w:tcPr>
        <w:p w14:paraId="5E4AB8D9" w14:textId="77777777" w:rsidR="0096178E" w:rsidRDefault="0096178E" w:rsidP="0096178E">
          <w:pPr>
            <w:pStyle w:val="Tab2Radek"/>
          </w:pPr>
          <w:r>
            <w:t>Registrovaná u MV ČR,</w:t>
          </w:r>
        </w:p>
        <w:p w14:paraId="73A23492" w14:textId="77777777" w:rsidR="0096178E" w:rsidRDefault="0096178E" w:rsidP="0096178E">
          <w:pPr>
            <w:pStyle w:val="Tab2Radek"/>
          </w:pPr>
          <w:r>
            <w:t>pod č.j. VSP/1-1311/90-R</w:t>
          </w:r>
        </w:p>
        <w:p w14:paraId="30C7B9C7" w14:textId="77777777" w:rsidR="0096178E" w:rsidRDefault="0096178E" w:rsidP="0096178E">
          <w:pPr>
            <w:pStyle w:val="Tab2Radek"/>
          </w:pPr>
          <w:r>
            <w:t>č.ú.: 00000000/000</w:t>
          </w:r>
        </w:p>
      </w:tc>
      <w:tc>
        <w:tcPr>
          <w:tcW w:w="567" w:type="dxa"/>
        </w:tcPr>
        <w:p w14:paraId="792EE121" w14:textId="77777777" w:rsidR="0096178E" w:rsidRDefault="0096178E" w:rsidP="0096178E">
          <w:pPr>
            <w:pStyle w:val="Tab2Radek"/>
          </w:pPr>
        </w:p>
      </w:tc>
      <w:tc>
        <w:tcPr>
          <w:tcW w:w="1701" w:type="dxa"/>
        </w:tcPr>
        <w:p w14:paraId="167FA707" w14:textId="77777777" w:rsidR="0096178E" w:rsidRDefault="0096178E" w:rsidP="0096178E">
          <w:pPr>
            <w:pStyle w:val="Tab2Radek"/>
          </w:pPr>
          <w:r>
            <w:t>tel.: +420 000 000 000</w:t>
          </w:r>
        </w:p>
        <w:p w14:paraId="3A376AB8" w14:textId="77777777" w:rsidR="0096178E" w:rsidRDefault="0096178E" w:rsidP="0096178E">
          <w:pPr>
            <w:pStyle w:val="Tab2Radek"/>
          </w:pPr>
          <w:r>
            <w:t>tel.: +420 000 000 000</w:t>
          </w:r>
        </w:p>
      </w:tc>
      <w:tc>
        <w:tcPr>
          <w:tcW w:w="567" w:type="dxa"/>
        </w:tcPr>
        <w:p w14:paraId="7B05F101" w14:textId="77777777" w:rsidR="0096178E" w:rsidRDefault="0096178E" w:rsidP="0096178E">
          <w:pPr>
            <w:pStyle w:val="Tab2Radek"/>
          </w:pPr>
        </w:p>
      </w:tc>
      <w:tc>
        <w:tcPr>
          <w:tcW w:w="1417" w:type="dxa"/>
        </w:tcPr>
        <w:p w14:paraId="2DFB9D3D" w14:textId="77777777" w:rsidR="0096178E" w:rsidRDefault="0096178E" w:rsidP="0096178E">
          <w:pPr>
            <w:pStyle w:val="Tab2Radek"/>
          </w:pPr>
          <w:r>
            <w:t>IČO: 00000000</w:t>
          </w:r>
        </w:p>
        <w:p w14:paraId="28CBF9F7" w14:textId="77777777" w:rsidR="0096178E" w:rsidRDefault="0096178E" w:rsidP="0096178E">
          <w:pPr>
            <w:pStyle w:val="Tab2Radek"/>
          </w:pPr>
          <w:r>
            <w:t>DIČ: CZ00000000</w:t>
          </w:r>
        </w:p>
      </w:tc>
      <w:tc>
        <w:tcPr>
          <w:tcW w:w="567" w:type="dxa"/>
        </w:tcPr>
        <w:p w14:paraId="3441332D" w14:textId="77777777" w:rsidR="0096178E" w:rsidRDefault="0096178E" w:rsidP="0096178E">
          <w:pPr>
            <w:pStyle w:val="Tab2Radek"/>
          </w:pPr>
        </w:p>
      </w:tc>
      <w:tc>
        <w:tcPr>
          <w:tcW w:w="1007" w:type="dxa"/>
        </w:tcPr>
        <w:p w14:paraId="445512E6" w14:textId="77777777" w:rsidR="0096178E" w:rsidRDefault="0096178E" w:rsidP="0096178E">
          <w:pPr>
            <w:pStyle w:val="Tab2Radek"/>
          </w:pPr>
          <w:r>
            <w:t>info@sokokl.eu</w:t>
          </w:r>
        </w:p>
        <w:p w14:paraId="0EC2DB52" w14:textId="77777777" w:rsidR="0096178E" w:rsidRDefault="0096178E" w:rsidP="0096178E">
          <w:pPr>
            <w:pStyle w:val="Tab2Radek"/>
          </w:pPr>
          <w:r>
            <w:t>sokol.eu</w:t>
          </w:r>
        </w:p>
      </w:tc>
      <w:tc>
        <w:tcPr>
          <w:tcW w:w="567" w:type="dxa"/>
        </w:tcPr>
        <w:p w14:paraId="6464A37E" w14:textId="77777777" w:rsidR="0096178E" w:rsidRDefault="0096178E" w:rsidP="0096178E">
          <w:pPr>
            <w:pStyle w:val="Tab2Radek"/>
          </w:pPr>
        </w:p>
      </w:tc>
      <w:tc>
        <w:tcPr>
          <w:tcW w:w="1007" w:type="dxa"/>
        </w:tcPr>
        <w:p w14:paraId="03E0F64A" w14:textId="77777777" w:rsidR="0096178E" w:rsidRPr="00FE21D4" w:rsidRDefault="0096178E" w:rsidP="0096178E">
          <w:pPr>
            <w:pStyle w:val="Tab2Radek"/>
            <w:jc w:val="right"/>
          </w:pPr>
          <w:r w:rsidRPr="00FE21D4">
            <w:t xml:space="preserve">strana </w:t>
          </w:r>
          <w:r w:rsidRPr="00FE21D4">
            <w:rPr>
              <w:bCs/>
            </w:rPr>
            <w:fldChar w:fldCharType="begin"/>
          </w:r>
          <w:r w:rsidRPr="00FE21D4">
            <w:rPr>
              <w:bCs/>
            </w:rPr>
            <w:instrText>PAGE  \* Arabic  \* MERGEFORMAT</w:instrText>
          </w:r>
          <w:r w:rsidRPr="00FE21D4">
            <w:rPr>
              <w:bCs/>
            </w:rPr>
            <w:fldChar w:fldCharType="separate"/>
          </w:r>
          <w:r w:rsidR="00E26E6C">
            <w:rPr>
              <w:bCs/>
            </w:rPr>
            <w:t>2</w:t>
          </w:r>
          <w:r w:rsidRPr="00FE21D4">
            <w:rPr>
              <w:bCs/>
            </w:rPr>
            <w:fldChar w:fldCharType="end"/>
          </w:r>
          <w:r w:rsidRPr="00FE21D4">
            <w:rPr>
              <w:bCs/>
            </w:rPr>
            <w:t>/</w:t>
          </w:r>
          <w:r w:rsidRPr="00FE21D4">
            <w:rPr>
              <w:bCs/>
            </w:rPr>
            <w:fldChar w:fldCharType="begin"/>
          </w:r>
          <w:r w:rsidRPr="00FE21D4">
            <w:rPr>
              <w:bCs/>
            </w:rPr>
            <w:instrText>NUMPAGES  \* Arabic  \* MERGEFORMAT</w:instrText>
          </w:r>
          <w:r w:rsidRPr="00FE21D4">
            <w:rPr>
              <w:bCs/>
            </w:rPr>
            <w:fldChar w:fldCharType="separate"/>
          </w:r>
          <w:r w:rsidR="00E26E6C">
            <w:rPr>
              <w:bCs/>
            </w:rPr>
            <w:t>2</w:t>
          </w:r>
          <w:r w:rsidRPr="00FE21D4">
            <w:rPr>
              <w:bCs/>
            </w:rPr>
            <w:fldChar w:fldCharType="end"/>
          </w:r>
        </w:p>
      </w:tc>
    </w:tr>
  </w:tbl>
  <w:p w14:paraId="242E37CA" w14:textId="77777777" w:rsidR="00FE21D4" w:rsidRDefault="00FE21D4" w:rsidP="0096178E">
    <w:pPr>
      <w:pStyle w:val="Tab2Radek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DF76D5" w14:textId="77777777" w:rsidR="00520F0C" w:rsidRDefault="00520F0C" w:rsidP="00520F0C">
    <w:pPr>
      <w:pStyle w:val="Tak1Radek"/>
    </w:pPr>
    <w:r>
      <w:t>Česká obec sokolská</w:t>
    </w:r>
  </w:p>
  <w:p w14:paraId="49DEB4E7" w14:textId="77777777" w:rsidR="00520F0C" w:rsidRDefault="00520F0C" w:rsidP="00520F0C">
    <w:pPr>
      <w:pStyle w:val="Tab2Radek"/>
    </w:pPr>
    <w:r>
      <w:t>Újezd 450/40, Tyršův dům, 118 01 Praha 1–Malá Strana</w:t>
    </w:r>
  </w:p>
  <w:p w14:paraId="7FCECE7E" w14:textId="77777777" w:rsidR="00520F0C" w:rsidRDefault="00520F0C" w:rsidP="00520F0C">
    <w:pPr>
      <w:pStyle w:val="Tab2Radek"/>
    </w:pPr>
  </w:p>
  <w:tbl>
    <w:tblPr>
      <w:tblStyle w:val="Mkatabulky"/>
      <w:tblW w:w="910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701"/>
      <w:gridCol w:w="567"/>
      <w:gridCol w:w="1701"/>
      <w:gridCol w:w="567"/>
      <w:gridCol w:w="1417"/>
      <w:gridCol w:w="567"/>
      <w:gridCol w:w="1007"/>
      <w:gridCol w:w="567"/>
      <w:gridCol w:w="1007"/>
    </w:tblGrid>
    <w:tr w:rsidR="00520F0C" w14:paraId="48BDA23E" w14:textId="77777777" w:rsidTr="00D124F9">
      <w:tc>
        <w:tcPr>
          <w:tcW w:w="1701" w:type="dxa"/>
        </w:tcPr>
        <w:p w14:paraId="3BD4AA0A" w14:textId="77777777" w:rsidR="00520F0C" w:rsidRDefault="00520F0C" w:rsidP="00520F0C">
          <w:pPr>
            <w:pStyle w:val="Tab2Radek"/>
          </w:pPr>
          <w:r>
            <w:t>Registrovaná u MV ČR,</w:t>
          </w:r>
        </w:p>
        <w:p w14:paraId="688C1B9F" w14:textId="77777777" w:rsidR="00520F0C" w:rsidRDefault="00520F0C" w:rsidP="00520F0C">
          <w:pPr>
            <w:pStyle w:val="Tab2Radek"/>
          </w:pPr>
          <w:r>
            <w:t>pod č.j. VSP/1-1311/90-R</w:t>
          </w:r>
        </w:p>
        <w:p w14:paraId="620C825E" w14:textId="77777777" w:rsidR="00520F0C" w:rsidRDefault="00520F0C" w:rsidP="00520F0C">
          <w:pPr>
            <w:pStyle w:val="Tab2Radek"/>
          </w:pPr>
          <w:r>
            <w:t>č.ú.: 00000000/000</w:t>
          </w:r>
        </w:p>
      </w:tc>
      <w:tc>
        <w:tcPr>
          <w:tcW w:w="567" w:type="dxa"/>
        </w:tcPr>
        <w:p w14:paraId="14F247A9" w14:textId="77777777" w:rsidR="00520F0C" w:rsidRDefault="00520F0C" w:rsidP="00520F0C">
          <w:pPr>
            <w:pStyle w:val="Tab2Radek"/>
          </w:pPr>
        </w:p>
      </w:tc>
      <w:tc>
        <w:tcPr>
          <w:tcW w:w="1701" w:type="dxa"/>
        </w:tcPr>
        <w:p w14:paraId="2DB3ED5F" w14:textId="77777777" w:rsidR="00520F0C" w:rsidRDefault="00520F0C" w:rsidP="00520F0C">
          <w:pPr>
            <w:pStyle w:val="Tab2Radek"/>
          </w:pPr>
          <w:r>
            <w:t>tel.: +420 000 000 000</w:t>
          </w:r>
        </w:p>
        <w:p w14:paraId="6AA61A38" w14:textId="77777777" w:rsidR="00520F0C" w:rsidRDefault="00520F0C" w:rsidP="00520F0C">
          <w:pPr>
            <w:pStyle w:val="Tab2Radek"/>
          </w:pPr>
          <w:r>
            <w:t>tel.: +420 000 000 000</w:t>
          </w:r>
        </w:p>
      </w:tc>
      <w:tc>
        <w:tcPr>
          <w:tcW w:w="567" w:type="dxa"/>
        </w:tcPr>
        <w:p w14:paraId="0148C5D7" w14:textId="77777777" w:rsidR="00520F0C" w:rsidRDefault="00520F0C" w:rsidP="00520F0C">
          <w:pPr>
            <w:pStyle w:val="Tab2Radek"/>
          </w:pPr>
        </w:p>
      </w:tc>
      <w:tc>
        <w:tcPr>
          <w:tcW w:w="1417" w:type="dxa"/>
        </w:tcPr>
        <w:p w14:paraId="5FDA875F" w14:textId="77777777" w:rsidR="00520F0C" w:rsidRDefault="00520F0C" w:rsidP="00520F0C">
          <w:pPr>
            <w:pStyle w:val="Tab2Radek"/>
          </w:pPr>
          <w:r>
            <w:t>IČO: 00000000</w:t>
          </w:r>
        </w:p>
        <w:p w14:paraId="5D881F2D" w14:textId="77777777" w:rsidR="00520F0C" w:rsidRDefault="00520F0C" w:rsidP="00520F0C">
          <w:pPr>
            <w:pStyle w:val="Tab2Radek"/>
          </w:pPr>
          <w:r>
            <w:t>DIČ: CZ00000000</w:t>
          </w:r>
        </w:p>
      </w:tc>
      <w:tc>
        <w:tcPr>
          <w:tcW w:w="567" w:type="dxa"/>
        </w:tcPr>
        <w:p w14:paraId="4A20FA95" w14:textId="77777777" w:rsidR="00520F0C" w:rsidRDefault="00520F0C" w:rsidP="00520F0C">
          <w:pPr>
            <w:pStyle w:val="Tab2Radek"/>
          </w:pPr>
        </w:p>
      </w:tc>
      <w:tc>
        <w:tcPr>
          <w:tcW w:w="1007" w:type="dxa"/>
        </w:tcPr>
        <w:p w14:paraId="6E39FBEB" w14:textId="77777777" w:rsidR="00520F0C" w:rsidRDefault="00520F0C" w:rsidP="00520F0C">
          <w:pPr>
            <w:pStyle w:val="Tab2Radek"/>
          </w:pPr>
          <w:r>
            <w:t>info@sokokl.eu</w:t>
          </w:r>
        </w:p>
        <w:p w14:paraId="418265C0" w14:textId="77777777" w:rsidR="00520F0C" w:rsidRDefault="00520F0C" w:rsidP="00520F0C">
          <w:pPr>
            <w:pStyle w:val="Tab2Radek"/>
          </w:pPr>
          <w:r>
            <w:t>sokol.eu</w:t>
          </w:r>
        </w:p>
      </w:tc>
      <w:tc>
        <w:tcPr>
          <w:tcW w:w="567" w:type="dxa"/>
        </w:tcPr>
        <w:p w14:paraId="4286487F" w14:textId="77777777" w:rsidR="00520F0C" w:rsidRDefault="00520F0C" w:rsidP="00520F0C">
          <w:pPr>
            <w:pStyle w:val="Tab2Radek"/>
          </w:pPr>
        </w:p>
      </w:tc>
      <w:tc>
        <w:tcPr>
          <w:tcW w:w="1007" w:type="dxa"/>
        </w:tcPr>
        <w:p w14:paraId="3498107F" w14:textId="77777777" w:rsidR="00520F0C" w:rsidRPr="00FE21D4" w:rsidRDefault="00520F0C" w:rsidP="00520F0C">
          <w:pPr>
            <w:pStyle w:val="Tab2Radek"/>
            <w:jc w:val="right"/>
          </w:pPr>
          <w:r w:rsidRPr="00FE21D4">
            <w:t xml:space="preserve">strana </w:t>
          </w:r>
          <w:r w:rsidRPr="00FE21D4">
            <w:rPr>
              <w:bCs/>
            </w:rPr>
            <w:fldChar w:fldCharType="begin"/>
          </w:r>
          <w:r w:rsidRPr="00FE21D4">
            <w:rPr>
              <w:bCs/>
            </w:rPr>
            <w:instrText>PAGE  \* Arabic  \* MERGEFORMAT</w:instrText>
          </w:r>
          <w:r w:rsidRPr="00FE21D4">
            <w:rPr>
              <w:bCs/>
            </w:rPr>
            <w:fldChar w:fldCharType="separate"/>
          </w:r>
          <w:r w:rsidR="00E26E6C">
            <w:rPr>
              <w:bCs/>
            </w:rPr>
            <w:t>1</w:t>
          </w:r>
          <w:r w:rsidRPr="00FE21D4">
            <w:rPr>
              <w:bCs/>
            </w:rPr>
            <w:fldChar w:fldCharType="end"/>
          </w:r>
          <w:r w:rsidRPr="00FE21D4">
            <w:rPr>
              <w:bCs/>
            </w:rPr>
            <w:t>/</w:t>
          </w:r>
          <w:r w:rsidRPr="00FE21D4">
            <w:rPr>
              <w:bCs/>
            </w:rPr>
            <w:fldChar w:fldCharType="begin"/>
          </w:r>
          <w:r w:rsidRPr="00FE21D4">
            <w:rPr>
              <w:bCs/>
            </w:rPr>
            <w:instrText>NUMPAGES  \* Arabic  \* MERGEFORMAT</w:instrText>
          </w:r>
          <w:r w:rsidRPr="00FE21D4">
            <w:rPr>
              <w:bCs/>
            </w:rPr>
            <w:fldChar w:fldCharType="separate"/>
          </w:r>
          <w:r w:rsidR="00E26E6C">
            <w:rPr>
              <w:bCs/>
            </w:rPr>
            <w:t>2</w:t>
          </w:r>
          <w:r w:rsidRPr="00FE21D4">
            <w:rPr>
              <w:bCs/>
            </w:rPr>
            <w:fldChar w:fldCharType="end"/>
          </w:r>
        </w:p>
      </w:tc>
    </w:tr>
  </w:tbl>
  <w:p w14:paraId="2E05F0A7" w14:textId="77777777" w:rsidR="00FE21D4" w:rsidRPr="00520F0C" w:rsidRDefault="00FE21D4" w:rsidP="00520F0C">
    <w:pPr>
      <w:pStyle w:val="Tab2Radek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70A7B07" w14:textId="77777777" w:rsidR="0054055C" w:rsidRDefault="0054055C" w:rsidP="00101C79">
      <w:pPr>
        <w:spacing w:after="0" w:line="240" w:lineRule="auto"/>
      </w:pPr>
      <w:r>
        <w:separator/>
      </w:r>
    </w:p>
  </w:footnote>
  <w:footnote w:type="continuationSeparator" w:id="0">
    <w:p w14:paraId="5AB6AAD8" w14:textId="77777777" w:rsidR="0054055C" w:rsidRDefault="0054055C" w:rsidP="00101C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80C4F4" w14:textId="77777777" w:rsidR="008525C6" w:rsidRDefault="008525C6">
    <w:pPr>
      <w:pStyle w:val="Zhlav"/>
    </w:pPr>
  </w:p>
  <w:p w14:paraId="4610AAC5" w14:textId="77777777" w:rsidR="008525C6" w:rsidRDefault="008525C6">
    <w:pPr>
      <w:pStyle w:val="Zhlav"/>
    </w:pPr>
  </w:p>
  <w:p w14:paraId="0874113A" w14:textId="77777777" w:rsidR="008525C6" w:rsidRDefault="008525C6" w:rsidP="00EB5E76">
    <w:pPr>
      <w:pStyle w:val="Zhlav"/>
    </w:pPr>
  </w:p>
  <w:p w14:paraId="67C58063" w14:textId="77777777" w:rsidR="003F3690" w:rsidRDefault="00A771AF">
    <w:pPr>
      <w:pStyle w:val="Zhlav"/>
    </w:pPr>
    <w:r>
      <w:rPr>
        <w:noProof/>
        <w:lang w:eastAsia="cs-CZ"/>
      </w:rPr>
      <w:drawing>
        <wp:anchor distT="0" distB="0" distL="114300" distR="114300" simplePos="0" relativeHeight="251660288" behindDoc="0" locked="1" layoutInCell="1" allowOverlap="1" wp14:anchorId="121D8650" wp14:editId="11B66F1A">
          <wp:simplePos x="0" y="0"/>
          <wp:positionH relativeFrom="margin">
            <wp:posOffset>3359150</wp:posOffset>
          </wp:positionH>
          <wp:positionV relativeFrom="page">
            <wp:posOffset>864235</wp:posOffset>
          </wp:positionV>
          <wp:extent cx="2401200" cy="140400"/>
          <wp:effectExtent l="0" t="0" r="0" b="0"/>
          <wp:wrapNone/>
          <wp:docPr id="120" name="Obrázek 120" descr="C:\Users\Robert\OneDrive\Office4you\Projekty\Dynamo Design\Sokol\sloga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Robert\OneDrive\Office4you\Projekty\Dynamo Design\Sokol\slogan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01200" cy="140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F3690">
      <w:rPr>
        <w:noProof/>
        <w:lang w:eastAsia="cs-CZ"/>
      </w:rPr>
      <w:drawing>
        <wp:anchor distT="0" distB="0" distL="114300" distR="114300" simplePos="0" relativeHeight="251659264" behindDoc="0" locked="1" layoutInCell="1" allowOverlap="1" wp14:anchorId="1ED0E93A" wp14:editId="4F901310">
          <wp:simplePos x="0" y="0"/>
          <wp:positionH relativeFrom="leftMargin">
            <wp:posOffset>340360</wp:posOffset>
          </wp:positionH>
          <wp:positionV relativeFrom="page">
            <wp:posOffset>345440</wp:posOffset>
          </wp:positionV>
          <wp:extent cx="3009265" cy="896620"/>
          <wp:effectExtent l="0" t="0" r="635" b="5080"/>
          <wp:wrapNone/>
          <wp:docPr id="121" name="Obrázek 1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1" name="Obrázek 121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3009265" cy="8966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8922CBA"/>
    <w:multiLevelType w:val="hybridMultilevel"/>
    <w:tmpl w:val="6548D6F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59E328D"/>
    <w:multiLevelType w:val="hybridMultilevel"/>
    <w:tmpl w:val="A8B0EA7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proofState w:spelling="clean" w:grammar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2389"/>
    <w:rsid w:val="000F6613"/>
    <w:rsid w:val="00101C79"/>
    <w:rsid w:val="00103B51"/>
    <w:rsid w:val="001123E4"/>
    <w:rsid w:val="001341DD"/>
    <w:rsid w:val="001C51E1"/>
    <w:rsid w:val="001D21D1"/>
    <w:rsid w:val="001F67DA"/>
    <w:rsid w:val="00205194"/>
    <w:rsid w:val="0021095A"/>
    <w:rsid w:val="0025116F"/>
    <w:rsid w:val="002A5F34"/>
    <w:rsid w:val="002A6A69"/>
    <w:rsid w:val="002B3559"/>
    <w:rsid w:val="002B4121"/>
    <w:rsid w:val="002B42E4"/>
    <w:rsid w:val="002D661F"/>
    <w:rsid w:val="0030533A"/>
    <w:rsid w:val="00311610"/>
    <w:rsid w:val="003B7937"/>
    <w:rsid w:val="003D79D2"/>
    <w:rsid w:val="003E37CF"/>
    <w:rsid w:val="003E707C"/>
    <w:rsid w:val="003F3690"/>
    <w:rsid w:val="00520F0C"/>
    <w:rsid w:val="0054055C"/>
    <w:rsid w:val="00553850"/>
    <w:rsid w:val="005C0C1D"/>
    <w:rsid w:val="005E2692"/>
    <w:rsid w:val="005E78FF"/>
    <w:rsid w:val="00645EF3"/>
    <w:rsid w:val="0065001B"/>
    <w:rsid w:val="006555AF"/>
    <w:rsid w:val="006571DC"/>
    <w:rsid w:val="006A7DDF"/>
    <w:rsid w:val="006C0EAF"/>
    <w:rsid w:val="00704174"/>
    <w:rsid w:val="00710E00"/>
    <w:rsid w:val="0073167A"/>
    <w:rsid w:val="007A6234"/>
    <w:rsid w:val="008525C6"/>
    <w:rsid w:val="008664F8"/>
    <w:rsid w:val="00891F73"/>
    <w:rsid w:val="008A3F00"/>
    <w:rsid w:val="008E20EE"/>
    <w:rsid w:val="008F606E"/>
    <w:rsid w:val="00932242"/>
    <w:rsid w:val="0096178E"/>
    <w:rsid w:val="00984991"/>
    <w:rsid w:val="00A00999"/>
    <w:rsid w:val="00A22389"/>
    <w:rsid w:val="00A771AF"/>
    <w:rsid w:val="00AC125F"/>
    <w:rsid w:val="00B16A0D"/>
    <w:rsid w:val="00B304CD"/>
    <w:rsid w:val="00B44D0F"/>
    <w:rsid w:val="00B635B5"/>
    <w:rsid w:val="00BA2498"/>
    <w:rsid w:val="00BF3856"/>
    <w:rsid w:val="00BF407A"/>
    <w:rsid w:val="00C07B77"/>
    <w:rsid w:val="00C84A6F"/>
    <w:rsid w:val="00C97AA1"/>
    <w:rsid w:val="00D76681"/>
    <w:rsid w:val="00D81E31"/>
    <w:rsid w:val="00D841A5"/>
    <w:rsid w:val="00E20A4B"/>
    <w:rsid w:val="00E2441F"/>
    <w:rsid w:val="00E26E6C"/>
    <w:rsid w:val="00E87598"/>
    <w:rsid w:val="00EB5E76"/>
    <w:rsid w:val="00F30322"/>
    <w:rsid w:val="00F71253"/>
    <w:rsid w:val="00F77677"/>
    <w:rsid w:val="00FE21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55AEFE9"/>
  <w15:chartTrackingRefBased/>
  <w15:docId w15:val="{982304B0-98C7-4971-B4D9-6A103DA3D2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Source Sans Pro Light" w:eastAsiaTheme="minorHAnsi" w:hAnsi="Source Sans Pro Light" w:cstheme="minorBidi"/>
        <w:color w:val="44546A" w:themeColor="text2"/>
        <w:lang w:val="cs-CZ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E26E6C"/>
    <w:pPr>
      <w:spacing w:after="240" w:line="260" w:lineRule="exact"/>
    </w:pPr>
    <w:rPr>
      <w:rFonts w:ascii="Arial" w:hAnsi="Arial"/>
      <w:color w:val="auto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101C79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01C79"/>
  </w:style>
  <w:style w:type="paragraph" w:styleId="Zpat">
    <w:name w:val="footer"/>
    <w:basedOn w:val="Normln"/>
    <w:link w:val="ZpatChar"/>
    <w:uiPriority w:val="99"/>
    <w:unhideWhenUsed/>
    <w:rsid w:val="00101C79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01C79"/>
  </w:style>
  <w:style w:type="table" w:styleId="Mkatabulky">
    <w:name w:val="Table Grid"/>
    <w:basedOn w:val="Normlntabulka"/>
    <w:uiPriority w:val="39"/>
    <w:rsid w:val="0055385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2Radek">
    <w:name w:val="Tab_2_Radek"/>
    <w:basedOn w:val="Normln"/>
    <w:qFormat/>
    <w:rsid w:val="00E26E6C"/>
    <w:pPr>
      <w:spacing w:after="0" w:line="180" w:lineRule="exact"/>
    </w:pPr>
    <w:rPr>
      <w:noProof/>
      <w:sz w:val="14"/>
    </w:rPr>
  </w:style>
  <w:style w:type="paragraph" w:customStyle="1" w:styleId="Tak1Radek">
    <w:name w:val="Tak_1_Radek"/>
    <w:basedOn w:val="Normln"/>
    <w:qFormat/>
    <w:rsid w:val="00E26E6C"/>
    <w:pPr>
      <w:spacing w:after="0" w:line="180" w:lineRule="exact"/>
    </w:pPr>
    <w:rPr>
      <w:b/>
      <w:noProof/>
      <w:color w:val="E40521" w:themeColor="accent1"/>
      <w:sz w:val="14"/>
    </w:rPr>
  </w:style>
  <w:style w:type="character" w:styleId="Hypertextovodkaz">
    <w:name w:val="Hyperlink"/>
    <w:basedOn w:val="Standardnpsmoodstavce"/>
    <w:uiPriority w:val="99"/>
    <w:unhideWhenUsed/>
    <w:rsid w:val="00FE21D4"/>
    <w:rPr>
      <w:color w:val="0563C1" w:themeColor="hyperlink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2B41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B4121"/>
    <w:rPr>
      <w:rFonts w:ascii="Segoe UI" w:hAnsi="Segoe UI" w:cs="Segoe UI"/>
      <w:color w:val="auto"/>
      <w:sz w:val="18"/>
      <w:szCs w:val="18"/>
    </w:rPr>
  </w:style>
  <w:style w:type="paragraph" w:styleId="Odstavecseseznamem">
    <w:name w:val="List Paragraph"/>
    <w:basedOn w:val="Normln"/>
    <w:uiPriority w:val="34"/>
    <w:qFormat/>
    <w:rsid w:val="00A2238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lang w:eastAsia="cs-CZ"/>
    </w:rPr>
  </w:style>
  <w:style w:type="character" w:styleId="Sledovanodkaz">
    <w:name w:val="FollowedHyperlink"/>
    <w:basedOn w:val="Standardnpsmoodstavce"/>
    <w:uiPriority w:val="99"/>
    <w:semiHidden/>
    <w:unhideWhenUsed/>
    <w:rsid w:val="00BF385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://www.sokolskepamatky.eu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mandova\Downloads\Sokol_COS_TD100_hl_papir_SABLONA%20(1).dotx" TargetMode="External"/></Relationships>
</file>

<file path=word/theme/theme1.xml><?xml version="1.0" encoding="utf-8"?>
<a:theme xmlns:a="http://schemas.openxmlformats.org/drawingml/2006/main" name="Office Theme">
  <a:themeElements>
    <a:clrScheme name="Sokol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E40521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Sokol_COS_TD100_hl_papir_SABLONA (1)</Template>
  <TotalTime>68</TotalTime>
  <Pages>2</Pages>
  <Words>178</Words>
  <Characters>1055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Marcela Mandová</dc:creator>
  <cp:keywords/>
  <dc:description/>
  <cp:lastModifiedBy>Marcela Mandová</cp:lastModifiedBy>
  <cp:revision>4</cp:revision>
  <cp:lastPrinted>2025-01-07T13:34:00Z</cp:lastPrinted>
  <dcterms:created xsi:type="dcterms:W3CDTF">2025-01-07T13:24:00Z</dcterms:created>
  <dcterms:modified xsi:type="dcterms:W3CDTF">2025-01-08T09:58:00Z</dcterms:modified>
</cp:coreProperties>
</file>